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D2F" w:rsidRDefault="00780D2F" w:rsidP="00B52738">
      <w:pPr>
        <w:pStyle w:val="Heading6"/>
        <w:rPr>
          <w:rFonts w:ascii="Arial" w:hAnsi="Arial" w:cs="Arial"/>
          <w:b/>
          <w:bCs/>
        </w:rPr>
      </w:pPr>
      <w:r w:rsidRPr="00B37660">
        <w:rPr>
          <w:rFonts w:ascii="Arial" w:hAnsi="Arial" w:cs="Arial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.25pt;height:45pt;visibility:visible">
            <v:imagedata r:id="rId7" o:title="" gain="2"/>
          </v:shape>
        </w:pict>
      </w:r>
    </w:p>
    <w:p w:rsidR="00780D2F" w:rsidRDefault="00780D2F" w:rsidP="00B52738">
      <w:pPr>
        <w:pStyle w:val="Heading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780D2F" w:rsidRDefault="00780D2F" w:rsidP="00B52738">
      <w:pPr>
        <w:pStyle w:val="Heading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780D2F" w:rsidRDefault="00780D2F" w:rsidP="00B52738">
      <w:pPr>
        <w:pStyle w:val="Heading5"/>
      </w:pPr>
      <w:r>
        <w:t xml:space="preserve">ПОСТОЯННАЯ КОМИССИЯ  </w:t>
      </w:r>
    </w:p>
    <w:p w:rsidR="00780D2F" w:rsidRDefault="00780D2F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780D2F" w:rsidRDefault="00780D2F" w:rsidP="00B52738"/>
    <w:p w:rsidR="00780D2F" w:rsidRDefault="00780D2F" w:rsidP="00B52738">
      <w:pPr>
        <w:jc w:val="center"/>
      </w:pPr>
    </w:p>
    <w:p w:rsidR="00780D2F" w:rsidRDefault="00780D2F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780D2F" w:rsidRDefault="00780D2F" w:rsidP="00B52738">
      <w:pPr>
        <w:rPr>
          <w:sz w:val="28"/>
          <w:szCs w:val="28"/>
        </w:rPr>
      </w:pPr>
      <w:r>
        <w:rPr>
          <w:sz w:val="28"/>
          <w:szCs w:val="28"/>
        </w:rPr>
        <w:t>от 19.11.2015                                      г. Новосибирск                                                № 25</w:t>
      </w:r>
      <w:bookmarkStart w:id="0" w:name="_GoBack"/>
      <w:bookmarkEnd w:id="0"/>
    </w:p>
    <w:p w:rsidR="00780D2F" w:rsidRDefault="00780D2F" w:rsidP="00B52738">
      <w:pPr>
        <w:ind w:right="-24"/>
        <w:jc w:val="center"/>
        <w:rPr>
          <w:b/>
          <w:bCs/>
          <w:sz w:val="32"/>
          <w:szCs w:val="32"/>
        </w:rPr>
      </w:pPr>
    </w:p>
    <w:p w:rsidR="00780D2F" w:rsidRDefault="00780D2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780D2F" w:rsidTr="00070162">
        <w:trPr>
          <w:trHeight w:val="1120"/>
        </w:trPr>
        <w:tc>
          <w:tcPr>
            <w:tcW w:w="5352" w:type="dxa"/>
          </w:tcPr>
          <w:p w:rsidR="00780D2F" w:rsidRPr="00100878" w:rsidRDefault="00780D2F" w:rsidP="00100878">
            <w:pPr>
              <w:jc w:val="both"/>
              <w:rPr>
                <w:sz w:val="28"/>
                <w:szCs w:val="28"/>
              </w:rPr>
            </w:pPr>
            <w:r w:rsidRPr="00BB452A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Порядок создания, реорганизации, ликвидации и управления муниципальными унитарными предприятиями в городе Новосибирске, принятый решением Совета депутатов города Новосибирска от 22.12.2010          № 246» (второе чтение)</w:t>
            </w:r>
          </w:p>
        </w:tc>
      </w:tr>
    </w:tbl>
    <w:p w:rsidR="00780D2F" w:rsidRDefault="00780D2F" w:rsidP="003E04BE">
      <w:pPr>
        <w:ind w:firstLine="567"/>
        <w:jc w:val="both"/>
        <w:rPr>
          <w:sz w:val="28"/>
          <w:szCs w:val="28"/>
        </w:rPr>
      </w:pPr>
    </w:p>
    <w:p w:rsidR="00780D2F" w:rsidRPr="00BB452A" w:rsidRDefault="00780D2F" w:rsidP="00BB452A">
      <w:pPr>
        <w:ind w:firstLine="709"/>
        <w:jc w:val="both"/>
        <w:rPr>
          <w:sz w:val="28"/>
          <w:szCs w:val="28"/>
        </w:rPr>
      </w:pPr>
      <w:r w:rsidRPr="00BB452A">
        <w:rPr>
          <w:sz w:val="28"/>
          <w:szCs w:val="28"/>
        </w:rPr>
        <w:t>Рассмотрев принятый в первом чтении проект решения Совета депутатов города Новосибирска «О внесении изменений в Порядок создания, реорганизации, ликвидации и управления муниципальными унитарными предприятиями в городе Новосибирске, принятый решением Совета депутатов города Новосибирска от 22.12.2010 № 246» (далее – проект решения)</w:t>
      </w:r>
      <w:r w:rsidRPr="00BB452A">
        <w:t xml:space="preserve"> </w:t>
      </w:r>
      <w:r w:rsidRPr="00BB452A">
        <w:rPr>
          <w:sz w:val="28"/>
          <w:szCs w:val="28"/>
        </w:rPr>
        <w:t>и поправку к нему, комиссия РЕШИЛА:</w:t>
      </w:r>
    </w:p>
    <w:p w:rsidR="00780D2F" w:rsidRPr="00BB452A" w:rsidRDefault="00780D2F" w:rsidP="00BB452A">
      <w:pPr>
        <w:suppressAutoHyphens/>
        <w:overflowPunct/>
        <w:autoSpaceDE/>
        <w:autoSpaceDN/>
        <w:adjustRightInd/>
        <w:ind w:right="-1" w:firstLine="709"/>
        <w:jc w:val="both"/>
        <w:textAlignment w:val="auto"/>
        <w:rPr>
          <w:sz w:val="28"/>
          <w:szCs w:val="28"/>
        </w:rPr>
      </w:pPr>
      <w:r w:rsidRPr="00BB452A">
        <w:rPr>
          <w:sz w:val="28"/>
          <w:szCs w:val="28"/>
        </w:rPr>
        <w:t>1. Согласиться с поправкой, внесенн</w:t>
      </w:r>
      <w:r>
        <w:rPr>
          <w:sz w:val="28"/>
          <w:szCs w:val="28"/>
        </w:rPr>
        <w:t>ой депутатом Совета депутатов города Новосибирска Сулеймановым Р.И.</w:t>
      </w:r>
      <w:r w:rsidRPr="00BB452A">
        <w:rPr>
          <w:sz w:val="28"/>
          <w:szCs w:val="28"/>
        </w:rPr>
        <w:t xml:space="preserve"> (таблица 1).</w:t>
      </w:r>
    </w:p>
    <w:p w:rsidR="00780D2F" w:rsidRPr="00BB452A" w:rsidRDefault="00780D2F" w:rsidP="00BB452A">
      <w:pPr>
        <w:suppressAutoHyphens/>
        <w:overflowPunct/>
        <w:autoSpaceDE/>
        <w:autoSpaceDN/>
        <w:adjustRightInd/>
        <w:ind w:right="-1" w:firstLine="709"/>
        <w:jc w:val="both"/>
        <w:textAlignment w:val="auto"/>
        <w:rPr>
          <w:sz w:val="28"/>
          <w:szCs w:val="28"/>
        </w:rPr>
      </w:pPr>
      <w:r w:rsidRPr="00BB452A">
        <w:rPr>
          <w:sz w:val="28"/>
          <w:szCs w:val="28"/>
        </w:rPr>
        <w:t>2. Внести проект решения на рассмотрение сессии Совета депутатов города Новосибирска во втором чтении с учетом поправки, рекомендованной комиссией к принятию (таблица 1).</w:t>
      </w:r>
    </w:p>
    <w:p w:rsidR="00780D2F" w:rsidRPr="00BB452A" w:rsidRDefault="00780D2F" w:rsidP="00BB452A">
      <w:pPr>
        <w:suppressAutoHyphens/>
        <w:overflowPunct/>
        <w:autoSpaceDE/>
        <w:autoSpaceDN/>
        <w:adjustRightInd/>
        <w:ind w:right="-1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BB452A">
        <w:rPr>
          <w:sz w:val="28"/>
          <w:szCs w:val="28"/>
        </w:rPr>
        <w:t>. Рекомендовать сессии Совета депутатов города Новосибирска принять проект решения во втором чтении с учетом поправки, рекомендованной комиссией к принятию (таблица 1).</w:t>
      </w:r>
    </w:p>
    <w:p w:rsidR="00780D2F" w:rsidRPr="00BB452A" w:rsidRDefault="00780D2F" w:rsidP="00BB452A">
      <w:pPr>
        <w:jc w:val="both"/>
        <w:rPr>
          <w:sz w:val="28"/>
          <w:szCs w:val="28"/>
        </w:rPr>
      </w:pPr>
    </w:p>
    <w:p w:rsidR="00780D2F" w:rsidRPr="00BB452A" w:rsidRDefault="00780D2F" w:rsidP="00BB452A">
      <w:pPr>
        <w:jc w:val="both"/>
        <w:rPr>
          <w:sz w:val="28"/>
          <w:szCs w:val="28"/>
        </w:rPr>
      </w:pPr>
    </w:p>
    <w:p w:rsidR="00780D2F" w:rsidRPr="00BB452A" w:rsidRDefault="00780D2F" w:rsidP="00BB452A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BB452A">
        <w:rPr>
          <w:sz w:val="28"/>
          <w:szCs w:val="28"/>
        </w:rPr>
        <w:t>Председатель комиссии                                                                         С. В. Бондаренко</w:t>
      </w:r>
    </w:p>
    <w:p w:rsidR="00780D2F" w:rsidRDefault="00780D2F" w:rsidP="00082A80"/>
    <w:sectPr w:rsidR="00780D2F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D2F" w:rsidRDefault="00780D2F">
      <w:r>
        <w:separator/>
      </w:r>
    </w:p>
  </w:endnote>
  <w:endnote w:type="continuationSeparator" w:id="0">
    <w:p w:rsidR="00780D2F" w:rsidRDefault="00780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D2F" w:rsidRDefault="00780D2F">
      <w:r>
        <w:separator/>
      </w:r>
    </w:p>
  </w:footnote>
  <w:footnote w:type="continuationSeparator" w:id="0">
    <w:p w:rsidR="00780D2F" w:rsidRDefault="00780D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2F" w:rsidRDefault="00780D2F" w:rsidP="00CB47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0D2F" w:rsidRDefault="00780D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D2F" w:rsidRDefault="00780D2F" w:rsidP="00CB47E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80D2F" w:rsidRDefault="00780D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378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441AA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B4872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57550"/>
    <w:rsid w:val="007601FD"/>
    <w:rsid w:val="00760A02"/>
    <w:rsid w:val="00767B42"/>
    <w:rsid w:val="00774493"/>
    <w:rsid w:val="007749B1"/>
    <w:rsid w:val="00774F14"/>
    <w:rsid w:val="00780D2F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B784F"/>
    <w:rsid w:val="007C05D8"/>
    <w:rsid w:val="007C11DF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34D39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3016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35B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660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B452A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B712C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2342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99"/>
    <w:rsid w:val="002F164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711B"/>
    <w:rPr>
      <w:rFonts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4711B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711B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15013"/>
    <w:rPr>
      <w:rFonts w:cs="Times New Roman"/>
    </w:rPr>
  </w:style>
  <w:style w:type="paragraph" w:customStyle="1" w:styleId="ConsPlusTitle">
    <w:name w:val="ConsPlusTitle"/>
    <w:uiPriority w:val="99"/>
    <w:rsid w:val="001818A3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ListParagraph">
    <w:name w:val="List Paragraph"/>
    <w:basedOn w:val="Normal"/>
    <w:uiPriority w:val="99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91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1</Pages>
  <Words>218</Words>
  <Characters>1249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eefremova</cp:lastModifiedBy>
  <cp:revision>24</cp:revision>
  <cp:lastPrinted>2015-11-19T09:59:00Z</cp:lastPrinted>
  <dcterms:created xsi:type="dcterms:W3CDTF">2014-02-20T04:19:00Z</dcterms:created>
  <dcterms:modified xsi:type="dcterms:W3CDTF">2015-11-19T10:00:00Z</dcterms:modified>
</cp:coreProperties>
</file>